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>
            <w:r>
              <w:t>Приложение 1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743DD6">
            <w:r>
              <w:t xml:space="preserve">от </w:t>
            </w:r>
            <w:r w:rsidR="00743DD6">
              <w:t>17.12.2021</w:t>
            </w:r>
            <w:r>
              <w:t xml:space="preserve"> № </w:t>
            </w:r>
            <w:r w:rsidR="00743DD6">
              <w:t>8-80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</w:p>
        </w:tc>
      </w:tr>
      <w:tr w:rsidR="007E4836" w:rsidTr="007E4836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center"/>
            </w:pP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тыс. руб.</w:t>
            </w:r>
          </w:p>
        </w:tc>
      </w:tr>
      <w:tr w:rsidR="007E4836" w:rsidTr="007E4836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2024 год</w:t>
            </w:r>
          </w:p>
        </w:tc>
      </w:tr>
      <w:tr w:rsidR="007E4836" w:rsidTr="007E4836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4836" w:rsidRDefault="007E4836" w:rsidP="0045449C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/>
        </w:tc>
      </w:tr>
    </w:tbl>
    <w:p w:rsidR="007E4836" w:rsidRPr="007E4836" w:rsidRDefault="007E483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1581"/>
        <w:gridCol w:w="1585"/>
      </w:tblGrid>
      <w:tr w:rsidR="007E4836" w:rsidTr="007E4836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3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4836" w:rsidRDefault="007E4836" w:rsidP="0045449C">
            <w:pPr>
              <w:jc w:val="center"/>
            </w:pPr>
            <w:r>
              <w:t>5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4836" w:rsidRDefault="007E4836" w:rsidP="0045449C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9 297 476,7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9 801 359,0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10 383 464,2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5 902 765,0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6 333 667,0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6 808 692,0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5 902 765,0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6 333 667,0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6 808 692,0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63 220,8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65 976,2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63 220,8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65 976,2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201 548,0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184 934,0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192 086,0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29 947,0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6 641,0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6 840,0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17 769,0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18 462,0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19 182,0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153 832,0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159 831,0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166 064,0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2 221 563,0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2 301 751,0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2 385 256,0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630 392,0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654 977,0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680 521,0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1 193 865,0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1 243 577,0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1 295 541,0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397 306,0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403 197,0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409 194,0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230 234,9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243 994,9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259 477,9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588 841,6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586 422,9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471 710,5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471 646,6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360 574,4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360 574,4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118,3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118,3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86 017,8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85 953,9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5 060,4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4 874,0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71 157,4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68 989,0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40 913,3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40 913,3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15 981,8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17 227,6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15 981,8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17 227,6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1 056,8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1 120,5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1 056,8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1 120,5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47 250,0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42 160,0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15 100,0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10 010,0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30 000,0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25 014,8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25 045,1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10 241 012,9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10 040 250,5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9 742 551,8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10 241 012,9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10 040 250,5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9 742 551,8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2 514 590,0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2 326 698,0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2 049 932,0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1 500,0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1 680,8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4 706,2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14 259,8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14 073,1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15 963,4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335,4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372 565,1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365 296,9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376 343,0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475 429,8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356 954,6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722,3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9 021,4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6 160,6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13 336,2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364 196,2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556 404,7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158 089,4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1 114,7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623,8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300 225,9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32 281,3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3 662,9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3 662,9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746 000,0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1 000 000,0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7 525,9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23 254,7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34 338,8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3 456,9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3 819,6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4 283,7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7 558 741,7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7 571 267,3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7 573 134,6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4 352 159,8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4 352 159,8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4 352 159,8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7 090,4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7 090,4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7 090,4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4 727,0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4 727,0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2 363,5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2 363,5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2 363,5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29 543,3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29 543,3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29 543,3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25 998,1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25 998,1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25 998,1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3 151,2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3 151,2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3 151,2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8 778,6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8 778,6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8 778,6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283 654,5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283 654,5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283 654,5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1 575,6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1 575,6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1 575,6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291 291,8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303 817,4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316 577,7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110 058,3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110 058,3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110 058,3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21 133,6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21 133,6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21 133,6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4 678,7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4 678,7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4 678,7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2 128 775,2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2 128 775,2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2 128 775,2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250,8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250,8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2 541,8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2 541,8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2 541,8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2 757,4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2 757,4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2 757,4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lastRenderedPageBreak/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278 212,1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278 212,1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267 319,1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167 681,2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119 485,2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12 200,0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7E4836" w:rsidRDefault="007E4836" w:rsidP="0045449C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119 485,2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119 485,2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E4836" w:rsidRDefault="007E4836" w:rsidP="0045449C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4836" w:rsidRDefault="007E4836" w:rsidP="0045449C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35 996,0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 </w:t>
            </w:r>
          </w:p>
        </w:tc>
      </w:tr>
      <w:tr w:rsidR="007E4836" w:rsidTr="007E4836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19 538 489,6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836" w:rsidRDefault="007E4836" w:rsidP="0045449C">
            <w:pPr>
              <w:jc w:val="right"/>
            </w:pPr>
            <w:r>
              <w:t>19 841 609,5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836" w:rsidRDefault="007E4836" w:rsidP="0045449C">
            <w:pPr>
              <w:jc w:val="right"/>
            </w:pPr>
            <w:r>
              <w:t>20 126 016,0</w:t>
            </w:r>
          </w:p>
        </w:tc>
      </w:tr>
    </w:tbl>
    <w:p w:rsidR="00E2598B" w:rsidRPr="007E4836" w:rsidRDefault="00E2598B" w:rsidP="007E4836"/>
    <w:sectPr w:rsidR="00E2598B" w:rsidRPr="007E4836" w:rsidSect="00743DD6">
      <w:headerReference w:type="even" r:id="rId7"/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93B" w:rsidRDefault="00AA793B" w:rsidP="007E4836">
      <w:r>
        <w:separator/>
      </w:r>
    </w:p>
  </w:endnote>
  <w:endnote w:type="continuationSeparator" w:id="1">
    <w:p w:rsidR="00AA793B" w:rsidRDefault="00AA793B" w:rsidP="007E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93B" w:rsidRDefault="00AA793B" w:rsidP="007E4836">
      <w:r>
        <w:separator/>
      </w:r>
    </w:p>
  </w:footnote>
  <w:footnote w:type="continuationSeparator" w:id="1">
    <w:p w:rsidR="00AA793B" w:rsidRDefault="00AA793B" w:rsidP="007E4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836" w:rsidRDefault="00AE1DC9" w:rsidP="007228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48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4836" w:rsidRDefault="007E48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836" w:rsidRDefault="00AE1DC9" w:rsidP="007228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483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3DD6">
      <w:rPr>
        <w:rStyle w:val="a7"/>
        <w:noProof/>
      </w:rPr>
      <w:t>2</w:t>
    </w:r>
    <w:r>
      <w:rPr>
        <w:rStyle w:val="a7"/>
      </w:rPr>
      <w:fldChar w:fldCharType="end"/>
    </w:r>
  </w:p>
  <w:p w:rsidR="007E4836" w:rsidRDefault="007E48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7E4836"/>
    <w:rsid w:val="002C3F39"/>
    <w:rsid w:val="006808C6"/>
    <w:rsid w:val="00743DD6"/>
    <w:rsid w:val="007E4836"/>
    <w:rsid w:val="00A212D2"/>
    <w:rsid w:val="00A24CAF"/>
    <w:rsid w:val="00AA793B"/>
    <w:rsid w:val="00AE1DC9"/>
    <w:rsid w:val="00B74A1C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E48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4836"/>
  </w:style>
  <w:style w:type="paragraph" w:styleId="a5">
    <w:name w:val="footer"/>
    <w:basedOn w:val="a"/>
    <w:link w:val="a6"/>
    <w:uiPriority w:val="99"/>
    <w:semiHidden/>
    <w:unhideWhenUsed/>
    <w:rsid w:val="007E48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4836"/>
  </w:style>
  <w:style w:type="character" w:styleId="a7">
    <w:name w:val="page number"/>
    <w:basedOn w:val="a0"/>
    <w:uiPriority w:val="99"/>
    <w:semiHidden/>
    <w:unhideWhenUsed/>
    <w:rsid w:val="007E4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10</Pages>
  <Words>2719</Words>
  <Characters>15501</Characters>
  <Application>Microsoft Office Word</Application>
  <DocSecurity>0</DocSecurity>
  <Lines>129</Lines>
  <Paragraphs>36</Paragraphs>
  <ScaleCrop>false</ScaleCrop>
  <Company/>
  <LinksUpToDate>false</LinksUpToDate>
  <CharactersWithSpaces>18184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2</cp:revision>
  <dcterms:created xsi:type="dcterms:W3CDTF">2021-12-15T09:59:00Z</dcterms:created>
  <dcterms:modified xsi:type="dcterms:W3CDTF">2021-12-16T13:50:00Z</dcterms:modified>
</cp:coreProperties>
</file>